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9161A4">
      <w:pPr>
        <w:tabs>
          <w:tab w:val="left" w:pos="6817"/>
        </w:tabs>
        <w:jc w:val="right"/>
        <w:rPr>
          <w:rFonts w:ascii="Times New Roman" w:hAnsi="Times New Roman"/>
        </w:rPr>
      </w:pPr>
    </w:p>
    <w:p w:rsidR="00776155" w:rsidRPr="00DB462E" w:rsidRDefault="00776155" w:rsidP="000C1D84">
      <w:pPr>
        <w:jc w:val="center"/>
        <w:rPr>
          <w:rFonts w:ascii="Times New Roman" w:hAnsi="Times New Roman"/>
          <w:sz w:val="28"/>
          <w:szCs w:val="28"/>
        </w:rPr>
      </w:pPr>
      <w:r w:rsidRPr="00DB462E">
        <w:rPr>
          <w:rFonts w:ascii="Times New Roman" w:hAnsi="Times New Roman"/>
          <w:sz w:val="28"/>
          <w:szCs w:val="28"/>
        </w:rPr>
        <w:t>Информация</w:t>
      </w:r>
    </w:p>
    <w:p w:rsidR="00776155" w:rsidRPr="00DB462E" w:rsidRDefault="00776155" w:rsidP="000C1D84">
      <w:pPr>
        <w:jc w:val="center"/>
        <w:rPr>
          <w:rFonts w:ascii="Times New Roman" w:hAnsi="Times New Roman"/>
          <w:sz w:val="28"/>
          <w:szCs w:val="28"/>
        </w:rPr>
      </w:pPr>
      <w:r w:rsidRPr="00DB462E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0C1D84">
      <w:pPr>
        <w:jc w:val="center"/>
        <w:rPr>
          <w:rFonts w:ascii="Times New Roman" w:hAnsi="Times New Roman"/>
          <w:sz w:val="28"/>
          <w:szCs w:val="28"/>
        </w:rPr>
      </w:pPr>
      <w:r w:rsidRPr="00DB462E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DB462E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DB462E" w:rsidRDefault="00776155" w:rsidP="000C1D84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DB462E" w:rsidRDefault="00776155" w:rsidP="00D66D44">
      <w:pPr>
        <w:jc w:val="center"/>
        <w:rPr>
          <w:rFonts w:ascii="Times New Roman" w:hAnsi="Times New Roman"/>
          <w:sz w:val="28"/>
          <w:szCs w:val="28"/>
        </w:rPr>
      </w:pPr>
      <w:r w:rsidRPr="00DB462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/>
          <w:sz w:val="28"/>
          <w:szCs w:val="28"/>
        </w:rPr>
        <w:t xml:space="preserve"> «Унечский городской парк культуры и отдыха им. Уральских добровольцев»</w:t>
      </w:r>
    </w:p>
    <w:p w:rsidR="00776155" w:rsidRDefault="00776155" w:rsidP="00D66D44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DB462E" w:rsidRDefault="00776155" w:rsidP="00D66D4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372267" w:rsidTr="00372267">
        <w:trPr>
          <w:jc w:val="center"/>
        </w:trPr>
        <w:tc>
          <w:tcPr>
            <w:tcW w:w="3190" w:type="dxa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2267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226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2267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2267">
              <w:rPr>
                <w:rFonts w:ascii="Times New Roman" w:hAnsi="Times New Roman"/>
              </w:rPr>
              <w:t>рублей</w:t>
            </w:r>
          </w:p>
        </w:tc>
      </w:tr>
      <w:tr w:rsidR="00776155" w:rsidRPr="00372267" w:rsidTr="00372267">
        <w:trPr>
          <w:jc w:val="center"/>
        </w:trPr>
        <w:tc>
          <w:tcPr>
            <w:tcW w:w="3190" w:type="dxa"/>
            <w:vAlign w:val="center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267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267">
              <w:rPr>
                <w:rFonts w:ascii="Times New Roman" w:hAnsi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776155" w:rsidRPr="00372267" w:rsidRDefault="00776155" w:rsidP="00372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2267">
              <w:rPr>
                <w:rFonts w:ascii="Times New Roman" w:hAnsi="Times New Roman"/>
                <w:sz w:val="24"/>
                <w:szCs w:val="24"/>
              </w:rPr>
              <w:t>30075</w:t>
            </w:r>
          </w:p>
        </w:tc>
      </w:tr>
    </w:tbl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 дополнительного образования «Унечская детская художественная школа»</w:t>
      </w:r>
    </w:p>
    <w:p w:rsidR="00776155" w:rsidRDefault="00776155" w:rsidP="005D17D0">
      <w:pPr>
        <w:jc w:val="center"/>
        <w:rPr>
          <w:rFonts w:ascii="Times New Roman" w:hAnsi="Times New Roman"/>
        </w:rPr>
      </w:pPr>
    </w:p>
    <w:p w:rsidR="00776155" w:rsidRDefault="00776155" w:rsidP="005D17D0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C9115B" w:rsidTr="003C7A3D">
        <w:trPr>
          <w:jc w:val="center"/>
        </w:trPr>
        <w:tc>
          <w:tcPr>
            <w:tcW w:w="3190" w:type="dxa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15B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15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15B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115B">
              <w:rPr>
                <w:rFonts w:ascii="Times New Roman" w:hAnsi="Times New Roman"/>
              </w:rPr>
              <w:t>рублей</w:t>
            </w:r>
          </w:p>
        </w:tc>
      </w:tr>
      <w:tr w:rsidR="00776155" w:rsidRPr="00C9115B" w:rsidTr="003C7A3D">
        <w:trPr>
          <w:jc w:val="center"/>
        </w:trPr>
        <w:tc>
          <w:tcPr>
            <w:tcW w:w="3190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Мысливченко Александр Леонидович</w:t>
            </w:r>
          </w:p>
        </w:tc>
        <w:tc>
          <w:tcPr>
            <w:tcW w:w="3191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26708</w:t>
            </w:r>
          </w:p>
        </w:tc>
      </w:tr>
      <w:tr w:rsidR="00776155" w:rsidRPr="00C9115B" w:rsidTr="003C7A3D">
        <w:trPr>
          <w:jc w:val="center"/>
        </w:trPr>
        <w:tc>
          <w:tcPr>
            <w:tcW w:w="3190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190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Еремеева Наталья Васильевна</w:t>
            </w:r>
          </w:p>
        </w:tc>
        <w:tc>
          <w:tcPr>
            <w:tcW w:w="3191" w:type="dxa"/>
            <w:vAlign w:val="center"/>
          </w:tcPr>
          <w:p w:rsidR="00776155" w:rsidRPr="00C9115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15B">
              <w:rPr>
                <w:rFonts w:ascii="Times New Roman" w:hAnsi="Times New Roman"/>
                <w:sz w:val="24"/>
                <w:szCs w:val="24"/>
              </w:rPr>
              <w:t>19108</w:t>
            </w:r>
          </w:p>
        </w:tc>
      </w:tr>
    </w:tbl>
    <w:p w:rsidR="00776155" w:rsidRPr="00BD4A76" w:rsidRDefault="00776155" w:rsidP="005D17D0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</w:p>
    <w:p w:rsidR="00776155" w:rsidRDefault="00776155" w:rsidP="005D17D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 дополнительного образования  «Унечская детская школа искусств»</w:t>
      </w:r>
    </w:p>
    <w:p w:rsidR="00776155" w:rsidRPr="00BD4A76" w:rsidRDefault="00776155" w:rsidP="005D17D0">
      <w:pPr>
        <w:jc w:val="center"/>
        <w:rPr>
          <w:rFonts w:ascii="Times New Roman" w:hAnsi="Times New Roman"/>
          <w:sz w:val="28"/>
          <w:szCs w:val="28"/>
        </w:rPr>
      </w:pPr>
    </w:p>
    <w:p w:rsidR="00776155" w:rsidRDefault="00776155" w:rsidP="005D17D0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7C5957" w:rsidTr="003C7A3D">
        <w:trPr>
          <w:jc w:val="center"/>
        </w:trPr>
        <w:tc>
          <w:tcPr>
            <w:tcW w:w="3190" w:type="dxa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957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95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957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5957">
              <w:rPr>
                <w:rFonts w:ascii="Times New Roman" w:hAnsi="Times New Roman"/>
              </w:rPr>
              <w:t>рублей</w:t>
            </w:r>
          </w:p>
        </w:tc>
      </w:tr>
      <w:tr w:rsidR="00776155" w:rsidRPr="007C5957" w:rsidTr="003C7A3D">
        <w:trPr>
          <w:jc w:val="center"/>
        </w:trPr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Клеутина Ирина Лазаревна</w:t>
            </w:r>
          </w:p>
        </w:tc>
        <w:tc>
          <w:tcPr>
            <w:tcW w:w="3191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31325</w:t>
            </w:r>
          </w:p>
        </w:tc>
      </w:tr>
      <w:tr w:rsidR="00776155" w:rsidRPr="007C5957" w:rsidTr="003C7A3D">
        <w:trPr>
          <w:jc w:val="center"/>
        </w:trPr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Мизгунова Виктория Михайловна</w:t>
            </w:r>
          </w:p>
        </w:tc>
        <w:tc>
          <w:tcPr>
            <w:tcW w:w="3191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27197</w:t>
            </w:r>
          </w:p>
        </w:tc>
      </w:tr>
      <w:tr w:rsidR="00776155" w:rsidRPr="007C5957" w:rsidTr="003C7A3D">
        <w:trPr>
          <w:jc w:val="center"/>
        </w:trPr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Мосонова Людмила Александровна</w:t>
            </w:r>
          </w:p>
        </w:tc>
        <w:tc>
          <w:tcPr>
            <w:tcW w:w="3191" w:type="dxa"/>
            <w:vAlign w:val="center"/>
          </w:tcPr>
          <w:p w:rsidR="00776155" w:rsidRPr="007C595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957">
              <w:rPr>
                <w:rFonts w:ascii="Times New Roman" w:hAnsi="Times New Roman"/>
                <w:sz w:val="24"/>
                <w:szCs w:val="24"/>
              </w:rPr>
              <w:t>17973</w:t>
            </w:r>
          </w:p>
        </w:tc>
      </w:tr>
    </w:tbl>
    <w:p w:rsidR="00776155" w:rsidRPr="00BD4A76" w:rsidRDefault="00776155" w:rsidP="005D17D0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0C1D84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417845" w:rsidRDefault="00776155" w:rsidP="00417845">
      <w:pPr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Pr="00417845" w:rsidRDefault="00776155" w:rsidP="00417845">
      <w:pPr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Pr="00902FD7" w:rsidRDefault="00776155" w:rsidP="00417845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Информация</w:t>
      </w:r>
    </w:p>
    <w:p w:rsidR="00776155" w:rsidRPr="00902FD7" w:rsidRDefault="00776155" w:rsidP="00417845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417845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902FD7">
        <w:rPr>
          <w:rFonts w:ascii="Times New Roman" w:hAnsi="Times New Roman"/>
          <w:sz w:val="28"/>
          <w:szCs w:val="28"/>
        </w:rPr>
        <w:t>год</w:t>
      </w:r>
    </w:p>
    <w:p w:rsidR="00776155" w:rsidRPr="00902FD7" w:rsidRDefault="00776155" w:rsidP="00417845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902FD7" w:rsidRDefault="00776155" w:rsidP="0041784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учреждение культуры </w:t>
      </w:r>
      <w:r w:rsidRPr="00902FD7">
        <w:rPr>
          <w:rFonts w:ascii="Times New Roman" w:hAnsi="Times New Roman"/>
          <w:sz w:val="28"/>
          <w:szCs w:val="28"/>
        </w:rPr>
        <w:t>«Унечское киновидеоучреждение»</w:t>
      </w:r>
    </w:p>
    <w:p w:rsidR="00776155" w:rsidRDefault="00776155" w:rsidP="00417845">
      <w:pPr>
        <w:jc w:val="center"/>
        <w:rPr>
          <w:rFonts w:ascii="Times New Roman" w:hAnsi="Times New Roman"/>
        </w:rPr>
      </w:pPr>
    </w:p>
    <w:p w:rsidR="00776155" w:rsidRDefault="00776155" w:rsidP="00417845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CA6A73" w:rsidTr="003C7A3D">
        <w:tc>
          <w:tcPr>
            <w:tcW w:w="3190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6A73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6A7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6A73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6A73">
              <w:rPr>
                <w:rFonts w:ascii="Times New Roman" w:hAnsi="Times New Roman"/>
              </w:rPr>
              <w:t>рублей</w:t>
            </w:r>
          </w:p>
        </w:tc>
      </w:tr>
      <w:tr w:rsidR="00776155" w:rsidRPr="00CA6A73" w:rsidTr="003C7A3D">
        <w:tc>
          <w:tcPr>
            <w:tcW w:w="3190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7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73">
              <w:rPr>
                <w:rFonts w:ascii="Times New Roman" w:hAnsi="Times New Roman"/>
                <w:sz w:val="24"/>
                <w:szCs w:val="24"/>
              </w:rPr>
              <w:t>Лучкина Зинаида Матвеевна</w:t>
            </w:r>
          </w:p>
        </w:tc>
        <w:tc>
          <w:tcPr>
            <w:tcW w:w="3191" w:type="dxa"/>
          </w:tcPr>
          <w:p w:rsidR="00776155" w:rsidRPr="00CA6A73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73">
              <w:rPr>
                <w:rFonts w:ascii="Times New Roman" w:hAnsi="Times New Roman"/>
                <w:sz w:val="24"/>
                <w:szCs w:val="24"/>
              </w:rPr>
              <w:t>28126</w:t>
            </w:r>
          </w:p>
        </w:tc>
      </w:tr>
    </w:tbl>
    <w:p w:rsidR="00776155" w:rsidRPr="000C1D84" w:rsidRDefault="00776155" w:rsidP="00417845">
      <w:pPr>
        <w:jc w:val="center"/>
        <w:rPr>
          <w:rFonts w:ascii="Times New Roman" w:hAnsi="Times New Roman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Pr="00902FD7" w:rsidRDefault="00776155" w:rsidP="00F120FE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Информация</w:t>
      </w:r>
    </w:p>
    <w:p w:rsidR="00776155" w:rsidRPr="00902FD7" w:rsidRDefault="00776155" w:rsidP="00F120FE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F120FE">
      <w:pPr>
        <w:jc w:val="center"/>
        <w:rPr>
          <w:rFonts w:ascii="Times New Roman" w:hAnsi="Times New Roman"/>
          <w:sz w:val="28"/>
          <w:szCs w:val="28"/>
        </w:rPr>
      </w:pPr>
      <w:r w:rsidRPr="00902FD7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902FD7">
        <w:rPr>
          <w:rFonts w:ascii="Times New Roman" w:hAnsi="Times New Roman"/>
          <w:sz w:val="28"/>
          <w:szCs w:val="28"/>
        </w:rPr>
        <w:t>год</w:t>
      </w:r>
    </w:p>
    <w:p w:rsidR="00776155" w:rsidRPr="00902FD7" w:rsidRDefault="00776155" w:rsidP="00F120FE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902FD7" w:rsidRDefault="00776155" w:rsidP="00F120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учреждение культуры </w:t>
      </w:r>
      <w:r w:rsidRPr="00902FD7">
        <w:rPr>
          <w:rFonts w:ascii="Times New Roman" w:hAnsi="Times New Roman"/>
          <w:sz w:val="28"/>
          <w:szCs w:val="28"/>
        </w:rPr>
        <w:t>«Унечское киновидеоучреждение»</w:t>
      </w:r>
    </w:p>
    <w:p w:rsidR="00776155" w:rsidRDefault="00776155" w:rsidP="00F120FE">
      <w:pPr>
        <w:jc w:val="center"/>
        <w:rPr>
          <w:rFonts w:ascii="Times New Roman" w:hAnsi="Times New Roman"/>
        </w:rPr>
      </w:pPr>
    </w:p>
    <w:p w:rsidR="00776155" w:rsidRDefault="00776155" w:rsidP="00F120FE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9E0A67" w:rsidTr="003C7A3D">
        <w:tc>
          <w:tcPr>
            <w:tcW w:w="3190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A67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A6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A67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A67">
              <w:rPr>
                <w:rFonts w:ascii="Times New Roman" w:hAnsi="Times New Roman"/>
              </w:rPr>
              <w:t>рублей</w:t>
            </w:r>
          </w:p>
        </w:tc>
      </w:tr>
      <w:tr w:rsidR="00776155" w:rsidRPr="009E0A67" w:rsidTr="003C7A3D">
        <w:tc>
          <w:tcPr>
            <w:tcW w:w="3190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A67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A67">
              <w:rPr>
                <w:rFonts w:ascii="Times New Roman" w:hAnsi="Times New Roman"/>
                <w:sz w:val="24"/>
                <w:szCs w:val="24"/>
              </w:rPr>
              <w:t>Кускова Ольга Александровна</w:t>
            </w:r>
          </w:p>
        </w:tc>
        <w:tc>
          <w:tcPr>
            <w:tcW w:w="3191" w:type="dxa"/>
          </w:tcPr>
          <w:p w:rsidR="00776155" w:rsidRPr="009E0A67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A67">
              <w:rPr>
                <w:rFonts w:ascii="Times New Roman" w:hAnsi="Times New Roman"/>
                <w:sz w:val="24"/>
                <w:szCs w:val="24"/>
              </w:rPr>
              <w:t>25889</w:t>
            </w:r>
          </w:p>
        </w:tc>
      </w:tr>
    </w:tbl>
    <w:p w:rsidR="00776155" w:rsidRPr="000C1D84" w:rsidRDefault="00776155" w:rsidP="00F120FE">
      <w:pPr>
        <w:jc w:val="center"/>
        <w:rPr>
          <w:rFonts w:ascii="Times New Roman" w:hAnsi="Times New Roman"/>
        </w:rPr>
      </w:pPr>
    </w:p>
    <w:p w:rsidR="00776155" w:rsidRDefault="00776155" w:rsidP="00417845">
      <w:pPr>
        <w:tabs>
          <w:tab w:val="left" w:pos="3493"/>
        </w:tabs>
        <w:rPr>
          <w:rFonts w:ascii="Times New Roman" w:hAnsi="Times New Roman"/>
          <w:sz w:val="24"/>
          <w:szCs w:val="24"/>
        </w:rPr>
      </w:pPr>
    </w:p>
    <w:p w:rsidR="00776155" w:rsidRPr="00764231" w:rsidRDefault="00776155" w:rsidP="00764231">
      <w:pPr>
        <w:rPr>
          <w:rFonts w:ascii="Times New Roman" w:hAnsi="Times New Roman"/>
          <w:sz w:val="24"/>
          <w:szCs w:val="24"/>
        </w:rPr>
      </w:pPr>
    </w:p>
    <w:p w:rsidR="00776155" w:rsidRPr="00764231" w:rsidRDefault="00776155" w:rsidP="00764231">
      <w:pPr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Pr="00764231" w:rsidRDefault="00776155" w:rsidP="00764231">
      <w:pPr>
        <w:rPr>
          <w:rFonts w:ascii="Times New Roman" w:hAnsi="Times New Roman"/>
          <w:sz w:val="24"/>
          <w:szCs w:val="24"/>
        </w:rPr>
      </w:pPr>
    </w:p>
    <w:p w:rsidR="00776155" w:rsidRPr="00764231" w:rsidRDefault="00776155" w:rsidP="00764231">
      <w:pPr>
        <w:rPr>
          <w:rFonts w:ascii="Times New Roman" w:hAnsi="Times New Roman"/>
          <w:sz w:val="24"/>
          <w:szCs w:val="24"/>
        </w:rPr>
      </w:pPr>
    </w:p>
    <w:p w:rsidR="00776155" w:rsidRDefault="00776155" w:rsidP="00764231">
      <w:pPr>
        <w:rPr>
          <w:rFonts w:ascii="Times New Roman" w:hAnsi="Times New Roman"/>
          <w:sz w:val="24"/>
          <w:szCs w:val="24"/>
        </w:rPr>
      </w:pPr>
    </w:p>
    <w:p w:rsidR="00776155" w:rsidRDefault="00776155" w:rsidP="00764231">
      <w:pPr>
        <w:tabs>
          <w:tab w:val="left" w:pos="53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76155" w:rsidRPr="00BD4A76" w:rsidRDefault="00776155" w:rsidP="00764231">
      <w:pPr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764231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764231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764231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764231">
      <w:pPr>
        <w:jc w:val="center"/>
        <w:rPr>
          <w:rFonts w:ascii="Times New Roman" w:hAnsi="Times New Roman"/>
          <w:sz w:val="28"/>
          <w:szCs w:val="28"/>
        </w:rPr>
      </w:pPr>
    </w:p>
    <w:p w:rsidR="00776155" w:rsidRDefault="00776155" w:rsidP="007642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культуры «Унечская межпоселенческая централизованная библиотечная система»</w:t>
      </w:r>
    </w:p>
    <w:p w:rsidR="00776155" w:rsidRPr="00BD4A76" w:rsidRDefault="00776155" w:rsidP="00764231">
      <w:pPr>
        <w:jc w:val="center"/>
        <w:rPr>
          <w:rFonts w:ascii="Times New Roman" w:hAnsi="Times New Roman"/>
          <w:sz w:val="28"/>
          <w:szCs w:val="28"/>
        </w:rPr>
      </w:pPr>
    </w:p>
    <w:p w:rsidR="00776155" w:rsidRDefault="00776155" w:rsidP="00764231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EA416E" w:rsidTr="003C7A3D">
        <w:trPr>
          <w:jc w:val="center"/>
        </w:trPr>
        <w:tc>
          <w:tcPr>
            <w:tcW w:w="3190" w:type="dxa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16E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16E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16E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416E">
              <w:rPr>
                <w:rFonts w:ascii="Times New Roman" w:hAnsi="Times New Roman"/>
              </w:rPr>
              <w:t>рублей</w:t>
            </w:r>
          </w:p>
        </w:tc>
      </w:tr>
      <w:tr w:rsidR="00776155" w:rsidRPr="00EA416E" w:rsidTr="003C7A3D">
        <w:trPr>
          <w:jc w:val="center"/>
        </w:trPr>
        <w:tc>
          <w:tcPr>
            <w:tcW w:w="3190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>Акиншина Наталия Евгеньевна</w:t>
            </w:r>
          </w:p>
        </w:tc>
        <w:tc>
          <w:tcPr>
            <w:tcW w:w="3191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>52992</w:t>
            </w:r>
          </w:p>
        </w:tc>
      </w:tr>
      <w:tr w:rsidR="00776155" w:rsidRPr="00EA416E" w:rsidTr="003C7A3D">
        <w:trPr>
          <w:jc w:val="center"/>
        </w:trPr>
        <w:tc>
          <w:tcPr>
            <w:tcW w:w="3190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хозяйственной части </w:t>
            </w:r>
          </w:p>
        </w:tc>
        <w:tc>
          <w:tcPr>
            <w:tcW w:w="3190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>Васюкова Марина Михайловна</w:t>
            </w:r>
          </w:p>
        </w:tc>
        <w:tc>
          <w:tcPr>
            <w:tcW w:w="3191" w:type="dxa"/>
            <w:vAlign w:val="center"/>
          </w:tcPr>
          <w:p w:rsidR="00776155" w:rsidRPr="00EA416E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16E">
              <w:rPr>
                <w:rFonts w:ascii="Times New Roman" w:hAnsi="Times New Roman"/>
                <w:sz w:val="24"/>
                <w:szCs w:val="24"/>
              </w:rPr>
              <w:t>31767</w:t>
            </w:r>
          </w:p>
        </w:tc>
      </w:tr>
    </w:tbl>
    <w:p w:rsidR="00776155" w:rsidRPr="00BD4A76" w:rsidRDefault="00776155" w:rsidP="00764231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764231">
      <w:pPr>
        <w:tabs>
          <w:tab w:val="left" w:pos="5300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tabs>
          <w:tab w:val="left" w:pos="416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tabs>
          <w:tab w:val="left" w:pos="4167"/>
        </w:tabs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F536E4">
      <w:pPr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учреждение культуры   Межпоселенческое культурно-досуговое учреждение (клуб им.1 мая)</w:t>
      </w:r>
    </w:p>
    <w:p w:rsidR="00776155" w:rsidRDefault="00776155" w:rsidP="00F536E4">
      <w:pPr>
        <w:jc w:val="center"/>
        <w:rPr>
          <w:rFonts w:ascii="Times New Roman" w:hAnsi="Times New Roman"/>
        </w:rPr>
      </w:pPr>
    </w:p>
    <w:p w:rsidR="00776155" w:rsidRDefault="00776155" w:rsidP="00F536E4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FA66D4" w:rsidTr="003C7A3D">
        <w:trPr>
          <w:jc w:val="center"/>
        </w:trPr>
        <w:tc>
          <w:tcPr>
            <w:tcW w:w="3190" w:type="dxa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66D4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66D4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66D4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66D4">
              <w:rPr>
                <w:rFonts w:ascii="Times New Roman" w:hAnsi="Times New Roman"/>
              </w:rPr>
              <w:t>рублей</w:t>
            </w:r>
          </w:p>
        </w:tc>
      </w:tr>
      <w:tr w:rsidR="00776155" w:rsidRPr="00FA66D4" w:rsidTr="003C7A3D">
        <w:trPr>
          <w:jc w:val="center"/>
        </w:trPr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Рубан Анастасия Александровна</w:t>
            </w:r>
          </w:p>
        </w:tc>
        <w:tc>
          <w:tcPr>
            <w:tcW w:w="3191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46056</w:t>
            </w:r>
          </w:p>
        </w:tc>
      </w:tr>
      <w:tr w:rsidR="00776155" w:rsidRPr="00FA66D4" w:rsidTr="003C7A3D">
        <w:trPr>
          <w:jc w:val="center"/>
        </w:trPr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основной деятельности </w:t>
            </w:r>
          </w:p>
        </w:tc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Самусева Светлана Анатольевна</w:t>
            </w:r>
          </w:p>
        </w:tc>
        <w:tc>
          <w:tcPr>
            <w:tcW w:w="3191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35101</w:t>
            </w:r>
          </w:p>
        </w:tc>
      </w:tr>
      <w:tr w:rsidR="00776155" w:rsidRPr="00FA66D4" w:rsidTr="003C7A3D">
        <w:trPr>
          <w:jc w:val="center"/>
        </w:trPr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Заместитель директора по хозяйственной части</w:t>
            </w:r>
          </w:p>
        </w:tc>
        <w:tc>
          <w:tcPr>
            <w:tcW w:w="3190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Зможный Сергей Владимирович</w:t>
            </w:r>
          </w:p>
        </w:tc>
        <w:tc>
          <w:tcPr>
            <w:tcW w:w="3191" w:type="dxa"/>
            <w:vAlign w:val="center"/>
          </w:tcPr>
          <w:p w:rsidR="00776155" w:rsidRPr="00FA66D4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6D4">
              <w:rPr>
                <w:rFonts w:ascii="Times New Roman" w:hAnsi="Times New Roman"/>
                <w:sz w:val="24"/>
                <w:szCs w:val="24"/>
              </w:rPr>
              <w:t>27934</w:t>
            </w:r>
          </w:p>
        </w:tc>
      </w:tr>
    </w:tbl>
    <w:p w:rsidR="00776155" w:rsidRPr="00BD4A76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tabs>
          <w:tab w:val="left" w:pos="416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>год</w:t>
      </w:r>
    </w:p>
    <w:p w:rsidR="00776155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культуры администрации Унечского района Брянской области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</w:p>
    <w:p w:rsidR="00776155" w:rsidRDefault="00776155" w:rsidP="00F536E4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741306" w:rsidTr="003C7A3D">
        <w:trPr>
          <w:jc w:val="center"/>
        </w:trPr>
        <w:tc>
          <w:tcPr>
            <w:tcW w:w="3190" w:type="dxa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1306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130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1306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1306">
              <w:rPr>
                <w:rFonts w:ascii="Times New Roman" w:hAnsi="Times New Roman"/>
              </w:rPr>
              <w:t>рублей</w:t>
            </w:r>
          </w:p>
        </w:tc>
      </w:tr>
      <w:tr w:rsidR="00776155" w:rsidRPr="00741306" w:rsidTr="003C7A3D">
        <w:trPr>
          <w:jc w:val="center"/>
        </w:trPr>
        <w:tc>
          <w:tcPr>
            <w:tcW w:w="3190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3190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Нужнова Марина Викторовна</w:t>
            </w:r>
          </w:p>
        </w:tc>
        <w:tc>
          <w:tcPr>
            <w:tcW w:w="3191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35018</w:t>
            </w:r>
          </w:p>
        </w:tc>
      </w:tr>
      <w:tr w:rsidR="00776155" w:rsidRPr="00741306" w:rsidTr="003C7A3D">
        <w:trPr>
          <w:jc w:val="center"/>
        </w:trPr>
        <w:tc>
          <w:tcPr>
            <w:tcW w:w="3190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3190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3191" w:type="dxa"/>
            <w:vAlign w:val="center"/>
          </w:tcPr>
          <w:p w:rsidR="00776155" w:rsidRPr="00741306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06">
              <w:rPr>
                <w:rFonts w:ascii="Times New Roman" w:hAnsi="Times New Roman"/>
                <w:sz w:val="24"/>
                <w:szCs w:val="24"/>
              </w:rPr>
              <w:t>23971</w:t>
            </w:r>
          </w:p>
        </w:tc>
      </w:tr>
    </w:tbl>
    <w:p w:rsidR="00776155" w:rsidRPr="00BD4A76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Pr="00F536E4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F536E4">
      <w:pPr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F536E4">
      <w:pPr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8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F536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учреждение культуры  </w:t>
      </w:r>
      <w:r w:rsidRPr="00BD4A7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Сельский дом культуры д. Слобода-Селецкая</w:t>
      </w:r>
      <w:r w:rsidRPr="00BD4A76">
        <w:rPr>
          <w:rFonts w:ascii="Times New Roman" w:hAnsi="Times New Roman"/>
          <w:sz w:val="28"/>
          <w:szCs w:val="28"/>
        </w:rPr>
        <w:t>»</w:t>
      </w:r>
    </w:p>
    <w:p w:rsidR="00776155" w:rsidRDefault="00776155" w:rsidP="00F536E4">
      <w:pPr>
        <w:jc w:val="center"/>
        <w:rPr>
          <w:rFonts w:ascii="Times New Roman" w:hAnsi="Times New Roman"/>
        </w:rPr>
      </w:pPr>
    </w:p>
    <w:p w:rsidR="00776155" w:rsidRDefault="00776155" w:rsidP="00F536E4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1B2FDF" w:rsidTr="003C7A3D">
        <w:trPr>
          <w:jc w:val="center"/>
        </w:trPr>
        <w:tc>
          <w:tcPr>
            <w:tcW w:w="3190" w:type="dxa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2FDF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2FD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2FDF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2FDF">
              <w:rPr>
                <w:rFonts w:ascii="Times New Roman" w:hAnsi="Times New Roman"/>
              </w:rPr>
              <w:t>рублей</w:t>
            </w:r>
          </w:p>
        </w:tc>
      </w:tr>
      <w:tr w:rsidR="00776155" w:rsidRPr="001B2FDF" w:rsidTr="003C7A3D">
        <w:trPr>
          <w:jc w:val="center"/>
        </w:trPr>
        <w:tc>
          <w:tcPr>
            <w:tcW w:w="3190" w:type="dxa"/>
            <w:vAlign w:val="center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FDF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FDF">
              <w:rPr>
                <w:rFonts w:ascii="Times New Roman" w:hAnsi="Times New Roman"/>
                <w:sz w:val="24"/>
                <w:szCs w:val="24"/>
              </w:rPr>
              <w:t>Егорова Надежда Владимировна</w:t>
            </w:r>
          </w:p>
        </w:tc>
        <w:tc>
          <w:tcPr>
            <w:tcW w:w="3191" w:type="dxa"/>
            <w:vAlign w:val="center"/>
          </w:tcPr>
          <w:p w:rsidR="00776155" w:rsidRPr="001B2FDF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FDF">
              <w:rPr>
                <w:rFonts w:ascii="Times New Roman" w:hAnsi="Times New Roman"/>
                <w:sz w:val="24"/>
                <w:szCs w:val="24"/>
              </w:rPr>
              <w:t>27527</w:t>
            </w:r>
          </w:p>
        </w:tc>
      </w:tr>
    </w:tbl>
    <w:p w:rsidR="00776155" w:rsidRPr="00BD4A76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F536E4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5E1AFD" w:rsidRDefault="00776155" w:rsidP="005E1AFD">
      <w:pPr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5E1AFD">
      <w:pPr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5E1AFD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5E1AFD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5E1AFD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5E1AFD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5E1A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учреждение культуры </w:t>
      </w:r>
      <w:r w:rsidRPr="00BD4A76">
        <w:rPr>
          <w:rFonts w:ascii="Times New Roman" w:hAnsi="Times New Roman"/>
          <w:sz w:val="28"/>
          <w:szCs w:val="28"/>
        </w:rPr>
        <w:t>«Унечский городск</w:t>
      </w:r>
      <w:r>
        <w:rPr>
          <w:rFonts w:ascii="Times New Roman" w:hAnsi="Times New Roman"/>
          <w:sz w:val="28"/>
          <w:szCs w:val="28"/>
        </w:rPr>
        <w:t>а</w:t>
      </w:r>
      <w:r w:rsidRPr="00BD4A76">
        <w:rPr>
          <w:rFonts w:ascii="Times New Roman" w:hAnsi="Times New Roman"/>
          <w:sz w:val="28"/>
          <w:szCs w:val="28"/>
        </w:rPr>
        <w:t>я библиотека»</w:t>
      </w:r>
    </w:p>
    <w:p w:rsidR="00776155" w:rsidRDefault="00776155" w:rsidP="005E1AFD">
      <w:pPr>
        <w:jc w:val="center"/>
        <w:rPr>
          <w:rFonts w:ascii="Times New Roman" w:hAnsi="Times New Roman"/>
        </w:rPr>
      </w:pPr>
    </w:p>
    <w:p w:rsidR="00776155" w:rsidRDefault="00776155" w:rsidP="005E1AFD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0033FA" w:rsidTr="003C7A3D">
        <w:trPr>
          <w:jc w:val="center"/>
        </w:trPr>
        <w:tc>
          <w:tcPr>
            <w:tcW w:w="3190" w:type="dxa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33FA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33F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33FA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33FA">
              <w:rPr>
                <w:rFonts w:ascii="Times New Roman" w:hAnsi="Times New Roman"/>
              </w:rPr>
              <w:t>рублей</w:t>
            </w:r>
          </w:p>
        </w:tc>
      </w:tr>
      <w:tr w:rsidR="00776155" w:rsidRPr="000033FA" w:rsidTr="003C7A3D">
        <w:trPr>
          <w:jc w:val="center"/>
        </w:trPr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Геращенко Лариса Михайловна</w:t>
            </w:r>
          </w:p>
        </w:tc>
        <w:tc>
          <w:tcPr>
            <w:tcW w:w="3191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39683</w:t>
            </w:r>
          </w:p>
        </w:tc>
      </w:tr>
      <w:tr w:rsidR="00776155" w:rsidRPr="000033FA" w:rsidTr="003C7A3D">
        <w:trPr>
          <w:jc w:val="center"/>
        </w:trPr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Курусь Ирина Михайловна</w:t>
            </w:r>
          </w:p>
        </w:tc>
        <w:tc>
          <w:tcPr>
            <w:tcW w:w="3191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29260</w:t>
            </w:r>
          </w:p>
        </w:tc>
      </w:tr>
      <w:tr w:rsidR="00776155" w:rsidRPr="000033FA" w:rsidTr="003C7A3D">
        <w:trPr>
          <w:jc w:val="center"/>
        </w:trPr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Куценко Татьяна Евгеньевна</w:t>
            </w:r>
          </w:p>
        </w:tc>
        <w:tc>
          <w:tcPr>
            <w:tcW w:w="3191" w:type="dxa"/>
            <w:vAlign w:val="center"/>
          </w:tcPr>
          <w:p w:rsidR="00776155" w:rsidRPr="000033FA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3FA">
              <w:rPr>
                <w:rFonts w:ascii="Times New Roman" w:hAnsi="Times New Roman"/>
                <w:sz w:val="24"/>
                <w:szCs w:val="24"/>
              </w:rPr>
              <w:t>28170</w:t>
            </w:r>
          </w:p>
        </w:tc>
      </w:tr>
    </w:tbl>
    <w:p w:rsidR="00776155" w:rsidRPr="00BD4A76" w:rsidRDefault="00776155" w:rsidP="005E1AFD">
      <w:pPr>
        <w:jc w:val="center"/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9161A4">
      <w:pPr>
        <w:spacing w:after="0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76155" w:rsidRDefault="00776155" w:rsidP="009161A4">
      <w:pPr>
        <w:spacing w:after="0" w:line="200" w:lineRule="atLeas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p w:rsidR="00776155" w:rsidRPr="00BD4A76" w:rsidRDefault="00776155" w:rsidP="006146DA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Информация</w:t>
      </w:r>
    </w:p>
    <w:p w:rsidR="00776155" w:rsidRPr="00BD4A76" w:rsidRDefault="00776155" w:rsidP="006146DA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776155" w:rsidRDefault="00776155" w:rsidP="006146DA">
      <w:pPr>
        <w:jc w:val="center"/>
        <w:rPr>
          <w:rFonts w:ascii="Times New Roman" w:hAnsi="Times New Roman"/>
          <w:sz w:val="28"/>
          <w:szCs w:val="28"/>
        </w:rPr>
      </w:pPr>
      <w:r w:rsidRPr="00BD4A7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9</w:t>
      </w:r>
      <w:r w:rsidRPr="00BD4A76">
        <w:rPr>
          <w:rFonts w:ascii="Times New Roman" w:hAnsi="Times New Roman"/>
          <w:sz w:val="28"/>
          <w:szCs w:val="28"/>
        </w:rPr>
        <w:t xml:space="preserve"> год</w:t>
      </w:r>
    </w:p>
    <w:p w:rsidR="00776155" w:rsidRPr="00BD4A76" w:rsidRDefault="00776155" w:rsidP="006146DA">
      <w:pPr>
        <w:jc w:val="center"/>
        <w:rPr>
          <w:rFonts w:ascii="Times New Roman" w:hAnsi="Times New Roman"/>
          <w:sz w:val="28"/>
          <w:szCs w:val="28"/>
        </w:rPr>
      </w:pPr>
    </w:p>
    <w:p w:rsidR="00776155" w:rsidRPr="00BD4A76" w:rsidRDefault="00776155" w:rsidP="006146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учреждение культуры </w:t>
      </w:r>
      <w:r w:rsidRPr="00BD4A76">
        <w:rPr>
          <w:rFonts w:ascii="Times New Roman" w:hAnsi="Times New Roman"/>
          <w:sz w:val="28"/>
          <w:szCs w:val="28"/>
        </w:rPr>
        <w:t xml:space="preserve"> «Унечский </w:t>
      </w:r>
      <w:r>
        <w:rPr>
          <w:rFonts w:ascii="Times New Roman" w:hAnsi="Times New Roman"/>
          <w:sz w:val="28"/>
          <w:szCs w:val="28"/>
        </w:rPr>
        <w:t>краеведческий музей</w:t>
      </w:r>
      <w:r w:rsidRPr="00BD4A76">
        <w:rPr>
          <w:rFonts w:ascii="Times New Roman" w:hAnsi="Times New Roman"/>
          <w:sz w:val="28"/>
          <w:szCs w:val="28"/>
        </w:rPr>
        <w:t>»</w:t>
      </w:r>
    </w:p>
    <w:p w:rsidR="00776155" w:rsidRDefault="00776155" w:rsidP="006146DA">
      <w:pPr>
        <w:jc w:val="center"/>
        <w:rPr>
          <w:rFonts w:ascii="Times New Roman" w:hAnsi="Times New Roman"/>
        </w:rPr>
      </w:pPr>
    </w:p>
    <w:p w:rsidR="00776155" w:rsidRDefault="00776155" w:rsidP="006146DA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776155" w:rsidRPr="00A922FB" w:rsidTr="003C7A3D">
        <w:trPr>
          <w:jc w:val="center"/>
        </w:trPr>
        <w:tc>
          <w:tcPr>
            <w:tcW w:w="3190" w:type="dxa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22FB">
              <w:rPr>
                <w:rFonts w:ascii="Times New Roman" w:hAnsi="Times New Roman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190" w:type="dxa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22F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191" w:type="dxa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22FB">
              <w:rPr>
                <w:rFonts w:ascii="Times New Roman" w:hAnsi="Times New Roman"/>
              </w:rPr>
              <w:t xml:space="preserve">Размер среднемесячной заработной платы, </w:t>
            </w:r>
          </w:p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22FB">
              <w:rPr>
                <w:rFonts w:ascii="Times New Roman" w:hAnsi="Times New Roman"/>
              </w:rPr>
              <w:t>рублей</w:t>
            </w:r>
          </w:p>
        </w:tc>
      </w:tr>
      <w:tr w:rsidR="00776155" w:rsidRPr="00A922FB" w:rsidTr="003C7A3D">
        <w:trPr>
          <w:jc w:val="center"/>
        </w:trPr>
        <w:tc>
          <w:tcPr>
            <w:tcW w:w="3190" w:type="dxa"/>
            <w:vAlign w:val="center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2FB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2FB">
              <w:rPr>
                <w:rFonts w:ascii="Times New Roman" w:hAnsi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776155" w:rsidRPr="00A922FB" w:rsidRDefault="00776155" w:rsidP="003C7A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2FB">
              <w:rPr>
                <w:rFonts w:ascii="Times New Roman" w:hAnsi="Times New Roman"/>
                <w:sz w:val="24"/>
                <w:szCs w:val="24"/>
              </w:rPr>
              <w:t>41583</w:t>
            </w:r>
          </w:p>
        </w:tc>
      </w:tr>
    </w:tbl>
    <w:p w:rsidR="00776155" w:rsidRPr="00BD4A76" w:rsidRDefault="00776155" w:rsidP="006146DA">
      <w:pPr>
        <w:jc w:val="center"/>
        <w:rPr>
          <w:rFonts w:ascii="Times New Roman" w:hAnsi="Times New Roman"/>
          <w:sz w:val="24"/>
          <w:szCs w:val="24"/>
        </w:rPr>
      </w:pPr>
    </w:p>
    <w:p w:rsidR="00776155" w:rsidRPr="005E1AFD" w:rsidRDefault="00776155" w:rsidP="005E1AFD">
      <w:pPr>
        <w:tabs>
          <w:tab w:val="left" w:pos="5637"/>
        </w:tabs>
        <w:rPr>
          <w:rFonts w:ascii="Times New Roman" w:hAnsi="Times New Roman"/>
          <w:sz w:val="24"/>
          <w:szCs w:val="24"/>
        </w:rPr>
      </w:pPr>
    </w:p>
    <w:sectPr w:rsidR="00776155" w:rsidRPr="005E1AFD" w:rsidSect="0041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9A0"/>
    <w:rsid w:val="000033FA"/>
    <w:rsid w:val="000C1D84"/>
    <w:rsid w:val="001B2FDF"/>
    <w:rsid w:val="00372267"/>
    <w:rsid w:val="003C7A3D"/>
    <w:rsid w:val="003F0AF8"/>
    <w:rsid w:val="00414747"/>
    <w:rsid w:val="00417845"/>
    <w:rsid w:val="004A0152"/>
    <w:rsid w:val="004B6704"/>
    <w:rsid w:val="005D17D0"/>
    <w:rsid w:val="005E1AFD"/>
    <w:rsid w:val="006146DA"/>
    <w:rsid w:val="006831C8"/>
    <w:rsid w:val="00741306"/>
    <w:rsid w:val="007559A0"/>
    <w:rsid w:val="00764231"/>
    <w:rsid w:val="00776155"/>
    <w:rsid w:val="007A396D"/>
    <w:rsid w:val="007C5957"/>
    <w:rsid w:val="00902FD7"/>
    <w:rsid w:val="009161A4"/>
    <w:rsid w:val="009E0A67"/>
    <w:rsid w:val="00A060E3"/>
    <w:rsid w:val="00A81145"/>
    <w:rsid w:val="00A922FB"/>
    <w:rsid w:val="00B5717D"/>
    <w:rsid w:val="00BD4A76"/>
    <w:rsid w:val="00C9115B"/>
    <w:rsid w:val="00CA6A73"/>
    <w:rsid w:val="00D66D44"/>
    <w:rsid w:val="00DB462E"/>
    <w:rsid w:val="00EA416E"/>
    <w:rsid w:val="00ED072E"/>
    <w:rsid w:val="00F120FE"/>
    <w:rsid w:val="00F536E4"/>
    <w:rsid w:val="00F56489"/>
    <w:rsid w:val="00FA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7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6D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11</Pages>
  <Words>1312</Words>
  <Characters>7485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Степаненко С.В.</cp:lastModifiedBy>
  <cp:revision>26</cp:revision>
  <cp:lastPrinted>2020-05-08T05:34:00Z</cp:lastPrinted>
  <dcterms:created xsi:type="dcterms:W3CDTF">2017-04-19T05:02:00Z</dcterms:created>
  <dcterms:modified xsi:type="dcterms:W3CDTF">2020-05-13T06:34:00Z</dcterms:modified>
</cp:coreProperties>
</file>